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2DE6B" w14:textId="77777777" w:rsidR="00451CE7" w:rsidRDefault="00451CE7" w:rsidP="00451C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WITTONSTALL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0A6B953A" w14:textId="77777777" w:rsidR="00451CE7" w:rsidRDefault="00451CE7" w:rsidP="00451C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Tonbridge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C488A31" w14:textId="77777777" w:rsidR="00451CE7" w:rsidRDefault="00451CE7" w:rsidP="00451C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5EA5583" w14:textId="77777777" w:rsidR="00451CE7" w:rsidRDefault="00451CE7" w:rsidP="00451C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DF6904" w14:textId="77777777" w:rsidR="00451CE7" w:rsidRDefault="00451CE7" w:rsidP="00451C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ACCA3E8" w14:textId="77777777" w:rsidR="00451CE7" w:rsidRDefault="00451CE7" w:rsidP="00451C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W</w:t>
        </w:r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7B8D2DF" w14:textId="77777777" w:rsidR="00451CE7" w:rsidRDefault="00451CE7" w:rsidP="00451C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7E9BD0" w14:textId="77777777" w:rsidR="00451CE7" w:rsidRDefault="00451CE7" w:rsidP="00451C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2C5C7E" w14:textId="77777777" w:rsidR="00451CE7" w:rsidRDefault="00451CE7" w:rsidP="00451C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2022</w:t>
      </w:r>
    </w:p>
    <w:p w14:paraId="3DB307F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86E9B" w14:textId="77777777" w:rsidR="00451CE7" w:rsidRDefault="00451CE7" w:rsidP="009139A6">
      <w:r>
        <w:separator/>
      </w:r>
    </w:p>
  </w:endnote>
  <w:endnote w:type="continuationSeparator" w:id="0">
    <w:p w14:paraId="4A97098B" w14:textId="77777777" w:rsidR="00451CE7" w:rsidRDefault="00451C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129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7B9C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3B2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59C7F" w14:textId="77777777" w:rsidR="00451CE7" w:rsidRDefault="00451CE7" w:rsidP="009139A6">
      <w:r>
        <w:separator/>
      </w:r>
    </w:p>
  </w:footnote>
  <w:footnote w:type="continuationSeparator" w:id="0">
    <w:p w14:paraId="061217BD" w14:textId="77777777" w:rsidR="00451CE7" w:rsidRDefault="00451C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89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656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8F2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CE7"/>
    <w:rsid w:val="000666E0"/>
    <w:rsid w:val="002510B7"/>
    <w:rsid w:val="00451CE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3FF51"/>
  <w15:chartTrackingRefBased/>
  <w15:docId w15:val="{ADE70806-9183-40C2-8A16-CCA0453A3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51C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H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2022-07-25T19:52:00Z</dcterms:created>
  <dcterms:modified xsi:type="dcterms:W3CDTF">2022-07-25T19:52:00Z</dcterms:modified>
</cp:coreProperties>
</file>